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390" w:rsidRPr="001A70CD" w:rsidRDefault="00056390" w:rsidP="00E92DF2">
      <w:pPr>
        <w:ind w:firstLine="5940"/>
        <w:jc w:val="right"/>
        <w:rPr>
          <w:b/>
          <w:sz w:val="28"/>
          <w:szCs w:val="28"/>
        </w:rPr>
      </w:pPr>
      <w:r w:rsidRPr="001A70CD">
        <w:rPr>
          <w:b/>
          <w:sz w:val="28"/>
          <w:szCs w:val="28"/>
        </w:rPr>
        <w:t>УТВЕРЖДАЮ</w:t>
      </w:r>
    </w:p>
    <w:p w:rsidR="00056390" w:rsidRPr="001A70CD" w:rsidRDefault="00056390" w:rsidP="00E92DF2">
      <w:pPr>
        <w:ind w:left="4248" w:firstLine="1512"/>
        <w:jc w:val="right"/>
        <w:rPr>
          <w:sz w:val="28"/>
          <w:szCs w:val="28"/>
        </w:rPr>
      </w:pPr>
      <w:r w:rsidRPr="001A70CD">
        <w:rPr>
          <w:sz w:val="28"/>
          <w:szCs w:val="28"/>
        </w:rPr>
        <w:t>Зам. зав. кафедрой         педагогики</w:t>
      </w:r>
      <w:r>
        <w:rPr>
          <w:sz w:val="28"/>
          <w:szCs w:val="28"/>
        </w:rPr>
        <w:t xml:space="preserve"> </w:t>
      </w:r>
    </w:p>
    <w:p w:rsidR="00056390" w:rsidRPr="001A70CD" w:rsidRDefault="00056390" w:rsidP="00E92DF2">
      <w:pPr>
        <w:ind w:firstLine="5940"/>
        <w:jc w:val="right"/>
        <w:rPr>
          <w:sz w:val="28"/>
          <w:szCs w:val="28"/>
        </w:rPr>
      </w:pPr>
      <w:r w:rsidRPr="001A70CD">
        <w:rPr>
          <w:sz w:val="28"/>
          <w:szCs w:val="28"/>
        </w:rPr>
        <w:t>Сытина Н.С.</w:t>
      </w:r>
    </w:p>
    <w:p w:rsidR="00056390" w:rsidRPr="001A70CD" w:rsidRDefault="00056390" w:rsidP="00E92DF2">
      <w:pPr>
        <w:ind w:firstLine="5940"/>
        <w:jc w:val="right"/>
        <w:rPr>
          <w:sz w:val="28"/>
          <w:szCs w:val="28"/>
        </w:rPr>
      </w:pPr>
      <w:r w:rsidRPr="001A70CD">
        <w:rPr>
          <w:sz w:val="28"/>
          <w:szCs w:val="28"/>
        </w:rPr>
        <w:t xml:space="preserve">«__31_» _08__ </w:t>
      </w:r>
      <w:smartTag w:uri="urn:schemas-microsoft-com:office:smarttags" w:element="metricconverter">
        <w:smartTagPr>
          <w:attr w:name="ProductID" w:val="2017 г"/>
        </w:smartTagPr>
        <w:r w:rsidRPr="001A70CD">
          <w:rPr>
            <w:sz w:val="28"/>
            <w:szCs w:val="28"/>
          </w:rPr>
          <w:t>2017 г</w:t>
        </w:r>
      </w:smartTag>
      <w:r w:rsidRPr="001A70CD">
        <w:rPr>
          <w:sz w:val="28"/>
          <w:szCs w:val="28"/>
        </w:rPr>
        <w:t>.</w:t>
      </w:r>
    </w:p>
    <w:p w:rsidR="00056390" w:rsidRPr="001A70CD" w:rsidRDefault="00056390" w:rsidP="001A70CD">
      <w:pPr>
        <w:ind w:firstLine="5940"/>
        <w:rPr>
          <w:sz w:val="28"/>
          <w:szCs w:val="28"/>
        </w:rPr>
      </w:pPr>
    </w:p>
    <w:p w:rsidR="00056390" w:rsidRPr="001A70CD" w:rsidRDefault="00056390" w:rsidP="001A70CD">
      <w:pPr>
        <w:ind w:firstLine="5940"/>
        <w:rPr>
          <w:sz w:val="28"/>
          <w:szCs w:val="28"/>
        </w:rPr>
      </w:pPr>
    </w:p>
    <w:p w:rsidR="00056390" w:rsidRPr="001A70CD" w:rsidRDefault="00056390" w:rsidP="001A70CD">
      <w:pPr>
        <w:jc w:val="center"/>
        <w:rPr>
          <w:b/>
          <w:sz w:val="28"/>
          <w:szCs w:val="28"/>
        </w:rPr>
      </w:pPr>
      <w:r w:rsidRPr="001A70CD">
        <w:rPr>
          <w:b/>
          <w:sz w:val="28"/>
          <w:szCs w:val="28"/>
        </w:rPr>
        <w:t>ТЕХНОЛОГИЧЕСКАЯ КАРТА ДИСЦИПЛИНЫ</w:t>
      </w:r>
    </w:p>
    <w:p w:rsidR="00056390" w:rsidRPr="001A70CD" w:rsidRDefault="00056390" w:rsidP="001A70CD">
      <w:pPr>
        <w:jc w:val="center"/>
        <w:rPr>
          <w:sz w:val="28"/>
          <w:szCs w:val="28"/>
        </w:rPr>
      </w:pPr>
    </w:p>
    <w:p w:rsidR="00056390" w:rsidRPr="00A85140" w:rsidRDefault="00056390" w:rsidP="006E0826">
      <w:pPr>
        <w:jc w:val="center"/>
        <w:rPr>
          <w:b/>
          <w:sz w:val="28"/>
          <w:szCs w:val="28"/>
        </w:rPr>
      </w:pPr>
      <w:r w:rsidRPr="00A85140">
        <w:rPr>
          <w:b/>
          <w:sz w:val="28"/>
          <w:szCs w:val="28"/>
        </w:rPr>
        <w:t>Теория и технология обучения</w:t>
      </w:r>
    </w:p>
    <w:p w:rsidR="00056390" w:rsidRPr="00A85140" w:rsidRDefault="00056390" w:rsidP="006E0826">
      <w:pPr>
        <w:spacing w:line="240" w:lineRule="atLeast"/>
        <w:jc w:val="center"/>
        <w:rPr>
          <w:sz w:val="28"/>
          <w:szCs w:val="28"/>
        </w:rPr>
      </w:pPr>
      <w:r w:rsidRPr="00A85140">
        <w:rPr>
          <w:sz w:val="28"/>
          <w:szCs w:val="28"/>
        </w:rPr>
        <w:t>44.03.05  Педагогическое образование</w:t>
      </w:r>
    </w:p>
    <w:p w:rsidR="00056390" w:rsidRPr="00A85140" w:rsidRDefault="00056390" w:rsidP="006E0826">
      <w:pPr>
        <w:jc w:val="center"/>
        <w:rPr>
          <w:sz w:val="28"/>
          <w:szCs w:val="28"/>
        </w:rPr>
      </w:pPr>
      <w:r w:rsidRPr="00A85140">
        <w:rPr>
          <w:sz w:val="28"/>
          <w:szCs w:val="28"/>
        </w:rPr>
        <w:t>профиль «</w:t>
      </w:r>
      <w:r>
        <w:rPr>
          <w:sz w:val="28"/>
          <w:szCs w:val="28"/>
        </w:rPr>
        <w:t>Химия и экология</w:t>
      </w:r>
      <w:r w:rsidRPr="00A85140">
        <w:rPr>
          <w:sz w:val="28"/>
          <w:szCs w:val="28"/>
        </w:rPr>
        <w:t>»</w:t>
      </w:r>
    </w:p>
    <w:p w:rsidR="00056390" w:rsidRPr="00A85140" w:rsidRDefault="00056390" w:rsidP="006E0826">
      <w:pPr>
        <w:jc w:val="center"/>
        <w:rPr>
          <w:sz w:val="28"/>
          <w:szCs w:val="28"/>
        </w:rPr>
      </w:pPr>
      <w:r w:rsidRPr="00A85140">
        <w:rPr>
          <w:sz w:val="28"/>
          <w:szCs w:val="28"/>
        </w:rPr>
        <w:t>4 семестр 2018- 2019 уч. год</w:t>
      </w:r>
    </w:p>
    <w:p w:rsidR="00056390" w:rsidRPr="00A85140" w:rsidRDefault="00056390" w:rsidP="006E082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140">
        <w:rPr>
          <w:b/>
          <w:sz w:val="28"/>
          <w:szCs w:val="28"/>
        </w:rPr>
        <w:t xml:space="preserve">Целью дисциплины </w:t>
      </w:r>
      <w:r w:rsidRPr="00A85140">
        <w:rPr>
          <w:sz w:val="28"/>
          <w:szCs w:val="28"/>
        </w:rPr>
        <w:t xml:space="preserve">являетсяформирование и развитие следующих компетенций:  </w:t>
      </w:r>
    </w:p>
    <w:p w:rsidR="00056390" w:rsidRPr="00A85140" w:rsidRDefault="00056390" w:rsidP="006E082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85140">
        <w:rPr>
          <w:sz w:val="28"/>
          <w:szCs w:val="28"/>
        </w:rPr>
        <w:t xml:space="preserve"> ОПК-2 (способность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обучающихся); </w:t>
      </w:r>
    </w:p>
    <w:p w:rsidR="00056390" w:rsidRPr="00A85140" w:rsidRDefault="00056390" w:rsidP="006E0826">
      <w:pPr>
        <w:jc w:val="both"/>
        <w:rPr>
          <w:sz w:val="28"/>
          <w:szCs w:val="28"/>
        </w:rPr>
      </w:pPr>
      <w:r w:rsidRPr="00A85140">
        <w:rPr>
          <w:sz w:val="28"/>
          <w:szCs w:val="28"/>
        </w:rPr>
        <w:t>- ПК-1 (готовность реализовать образовательные программы по предметам в соответствии с требованиями образовательных стандартов)</w:t>
      </w:r>
    </w:p>
    <w:p w:rsidR="00056390" w:rsidRPr="00A85140" w:rsidRDefault="00056390" w:rsidP="006E0826">
      <w:pPr>
        <w:jc w:val="both"/>
        <w:rPr>
          <w:sz w:val="28"/>
          <w:szCs w:val="28"/>
        </w:rPr>
      </w:pPr>
      <w:r w:rsidRPr="00A85140">
        <w:rPr>
          <w:sz w:val="28"/>
          <w:szCs w:val="28"/>
        </w:rPr>
        <w:t xml:space="preserve">- ПК-2 (способность использовать современные методы и технологии обучения и диагностики) </w:t>
      </w:r>
    </w:p>
    <w:p w:rsidR="00056390" w:rsidRPr="00A85140" w:rsidRDefault="00056390" w:rsidP="006E082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85140">
        <w:rPr>
          <w:sz w:val="28"/>
          <w:szCs w:val="28"/>
        </w:rPr>
        <w:t xml:space="preserve"> ПК-3 (способность решать задачи воспитания и духовно-нравственного развития обучающихся в учебной и внеучебной деятельности);</w:t>
      </w:r>
    </w:p>
    <w:p w:rsidR="00056390" w:rsidRPr="00A85140" w:rsidRDefault="00056390" w:rsidP="006E082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85140">
        <w:rPr>
          <w:sz w:val="28"/>
          <w:szCs w:val="28"/>
        </w:rPr>
        <w:t xml:space="preserve"> ПК-4 (способность использовать возможности (образовательной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преподаваемого предмета);</w:t>
      </w:r>
    </w:p>
    <w:p w:rsidR="00056390" w:rsidRPr="00A85140" w:rsidRDefault="00056390" w:rsidP="006E082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85140">
        <w:rPr>
          <w:sz w:val="28"/>
          <w:szCs w:val="28"/>
        </w:rPr>
        <w:t xml:space="preserve"> ПК-6 (готовность к взаимодействию с участниками образовательного процесса); </w:t>
      </w:r>
    </w:p>
    <w:p w:rsidR="00056390" w:rsidRPr="00A85140" w:rsidRDefault="00056390" w:rsidP="006E082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85140">
        <w:rPr>
          <w:sz w:val="28"/>
          <w:szCs w:val="28"/>
        </w:rPr>
        <w:t xml:space="preserve"> ПК-7 (способность организовывать сотрудничество обучающихся, поддерживать их активность, инициативность и самостоятельность, развивать творческие способности);</w:t>
      </w:r>
    </w:p>
    <w:p w:rsidR="00056390" w:rsidRPr="00A85140" w:rsidRDefault="00056390" w:rsidP="006E0826">
      <w:pPr>
        <w:ind w:firstLine="709"/>
        <w:jc w:val="both"/>
        <w:rPr>
          <w:i/>
          <w:sz w:val="28"/>
          <w:szCs w:val="28"/>
        </w:rPr>
      </w:pPr>
      <w:r w:rsidRPr="00A85140">
        <w:rPr>
          <w:b/>
          <w:sz w:val="28"/>
          <w:szCs w:val="28"/>
        </w:rPr>
        <w:t xml:space="preserve">Трудоемкость дисциплины: </w:t>
      </w:r>
      <w:r w:rsidRPr="00A85140">
        <w:rPr>
          <w:sz w:val="28"/>
          <w:szCs w:val="28"/>
        </w:rPr>
        <w:t>3 зачетные единицы (108 ч.), из них 54ч. аудиторных занятий, 54 часа самостоятельной работы, экзамен</w:t>
      </w:r>
      <w:r w:rsidRPr="00A85140">
        <w:rPr>
          <w:i/>
          <w:sz w:val="28"/>
          <w:szCs w:val="28"/>
        </w:rPr>
        <w:t>.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056390" w:rsidRPr="00A85140" w:rsidTr="00941ACE">
        <w:tc>
          <w:tcPr>
            <w:tcW w:w="3528" w:type="dxa"/>
            <w:vMerge w:val="restart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056390" w:rsidRPr="00A85140" w:rsidRDefault="00056390" w:rsidP="00941A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СРС</w:t>
            </w:r>
          </w:p>
        </w:tc>
      </w:tr>
      <w:tr w:rsidR="00056390" w:rsidRPr="00A85140" w:rsidTr="00941ACE">
        <w:tc>
          <w:tcPr>
            <w:tcW w:w="0" w:type="auto"/>
            <w:vMerge/>
            <w:vAlign w:val="center"/>
          </w:tcPr>
          <w:p w:rsidR="00056390" w:rsidRPr="00A85140" w:rsidRDefault="00056390" w:rsidP="00941AC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056390" w:rsidRPr="00A85140" w:rsidRDefault="00056390" w:rsidP="00941ACE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vAlign w:val="center"/>
          </w:tcPr>
          <w:p w:rsidR="00056390" w:rsidRPr="00A85140" w:rsidRDefault="00056390" w:rsidP="00941ACE">
            <w:pPr>
              <w:rPr>
                <w:sz w:val="28"/>
                <w:szCs w:val="28"/>
              </w:rPr>
            </w:pPr>
          </w:p>
        </w:tc>
      </w:tr>
      <w:tr w:rsidR="00056390" w:rsidRPr="00A85140" w:rsidTr="00941ACE">
        <w:tc>
          <w:tcPr>
            <w:tcW w:w="3528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A85140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54</w:t>
            </w:r>
          </w:p>
        </w:tc>
      </w:tr>
      <w:tr w:rsidR="00056390" w:rsidRPr="00A85140" w:rsidTr="00941ACE">
        <w:tc>
          <w:tcPr>
            <w:tcW w:w="3528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A85140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056390" w:rsidRPr="00A85140" w:rsidRDefault="00056390" w:rsidP="00941A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85140">
              <w:rPr>
                <w:sz w:val="28"/>
                <w:szCs w:val="28"/>
              </w:rPr>
              <w:t>54</w:t>
            </w:r>
          </w:p>
        </w:tc>
      </w:tr>
    </w:tbl>
    <w:p w:rsidR="00056390" w:rsidRPr="00A85140" w:rsidRDefault="00056390" w:rsidP="006E0826">
      <w:pPr>
        <w:ind w:firstLine="720"/>
        <w:jc w:val="both"/>
        <w:rPr>
          <w:b/>
          <w:sz w:val="28"/>
          <w:szCs w:val="28"/>
        </w:rPr>
      </w:pPr>
    </w:p>
    <w:p w:rsidR="00056390" w:rsidRDefault="00056390" w:rsidP="006E0826">
      <w:pPr>
        <w:spacing w:after="200" w:line="276" w:lineRule="auto"/>
        <w:rPr>
          <w:b/>
          <w:sz w:val="28"/>
          <w:szCs w:val="28"/>
        </w:rPr>
      </w:pPr>
    </w:p>
    <w:p w:rsidR="00056390" w:rsidRPr="00A85140" w:rsidRDefault="00056390" w:rsidP="006E0826">
      <w:pPr>
        <w:spacing w:after="200" w:line="276" w:lineRule="auto"/>
        <w:rPr>
          <w:b/>
          <w:sz w:val="28"/>
          <w:szCs w:val="28"/>
        </w:rPr>
      </w:pPr>
    </w:p>
    <w:p w:rsidR="00056390" w:rsidRPr="00A85140" w:rsidRDefault="00056390" w:rsidP="00D8282F">
      <w:pPr>
        <w:ind w:firstLine="720"/>
        <w:jc w:val="both"/>
        <w:rPr>
          <w:b/>
          <w:sz w:val="28"/>
          <w:szCs w:val="28"/>
        </w:rPr>
      </w:pPr>
      <w:r w:rsidRPr="00A8514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853"/>
        <w:gridCol w:w="1788"/>
        <w:gridCol w:w="2065"/>
        <w:gridCol w:w="1983"/>
      </w:tblGrid>
      <w:tr w:rsidR="00056390" w:rsidRPr="009F00F9" w:rsidTr="00941ACE">
        <w:tc>
          <w:tcPr>
            <w:tcW w:w="656" w:type="dxa"/>
          </w:tcPr>
          <w:p w:rsidR="00056390" w:rsidRPr="006A60C4" w:rsidRDefault="00056390" w:rsidP="006A60C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№ п.п.</w:t>
            </w:r>
          </w:p>
        </w:tc>
        <w:tc>
          <w:tcPr>
            <w:tcW w:w="2853" w:type="dxa"/>
          </w:tcPr>
          <w:p w:rsidR="00056390" w:rsidRPr="006A60C4" w:rsidRDefault="00056390" w:rsidP="006A60C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88" w:type="dxa"/>
          </w:tcPr>
          <w:p w:rsidR="00056390" w:rsidRPr="006A60C4" w:rsidRDefault="00056390" w:rsidP="006A60C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065" w:type="dxa"/>
          </w:tcPr>
          <w:p w:rsidR="00056390" w:rsidRPr="006A60C4" w:rsidRDefault="00056390" w:rsidP="006A60C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056390" w:rsidRPr="006A60C4" w:rsidRDefault="00056390" w:rsidP="006A60C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056390" w:rsidRPr="009F00F9" w:rsidTr="00941ACE">
        <w:tc>
          <w:tcPr>
            <w:tcW w:w="656" w:type="dxa"/>
          </w:tcPr>
          <w:p w:rsidR="00056390" w:rsidRPr="006A60C4" w:rsidRDefault="00056390" w:rsidP="006A60C4">
            <w:pPr>
              <w:jc w:val="both"/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689" w:type="dxa"/>
            <w:gridSpan w:val="4"/>
          </w:tcPr>
          <w:p w:rsidR="00056390" w:rsidRPr="009F00F9" w:rsidRDefault="00056390" w:rsidP="006A60C4">
            <w:pPr>
              <w:jc w:val="both"/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  <w:r w:rsidRPr="009F00F9">
              <w:rPr>
                <w:b/>
                <w:i/>
                <w:sz w:val="28"/>
                <w:szCs w:val="28"/>
              </w:rPr>
              <w:t>«Процесс обучения и его место в структуре целостного педагогического процесса»</w:t>
            </w:r>
          </w:p>
          <w:p w:rsidR="00056390" w:rsidRPr="006A60C4" w:rsidRDefault="00056390" w:rsidP="0064662C">
            <w:pPr>
              <w:jc w:val="both"/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Pr="009F00F9">
              <w:rPr>
                <w:b/>
                <w:i/>
                <w:sz w:val="28"/>
                <w:szCs w:val="28"/>
              </w:rPr>
              <w:t>3</w:t>
            </w:r>
            <w:r>
              <w:rPr>
                <w:b/>
                <w:i/>
                <w:sz w:val="28"/>
                <w:szCs w:val="28"/>
              </w:rPr>
              <w:t>3</w:t>
            </w:r>
            <w:r w:rsidRPr="006A60C4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056390" w:rsidRPr="009F00F9" w:rsidTr="008E36EC">
        <w:tc>
          <w:tcPr>
            <w:tcW w:w="656" w:type="dxa"/>
          </w:tcPr>
          <w:p w:rsidR="00056390" w:rsidRPr="006A60C4" w:rsidRDefault="00056390" w:rsidP="00353051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1.1.</w:t>
            </w:r>
          </w:p>
        </w:tc>
        <w:tc>
          <w:tcPr>
            <w:tcW w:w="2853" w:type="dxa"/>
          </w:tcPr>
          <w:p w:rsidR="00056390" w:rsidRPr="009F00F9" w:rsidRDefault="00056390" w:rsidP="0035305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Лекции</w:t>
            </w:r>
          </w:p>
        </w:tc>
        <w:tc>
          <w:tcPr>
            <w:tcW w:w="1788" w:type="dxa"/>
          </w:tcPr>
          <w:p w:rsidR="00056390" w:rsidRPr="009F00F9" w:rsidRDefault="00056390" w:rsidP="0035305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50</w:t>
            </w:r>
          </w:p>
        </w:tc>
        <w:tc>
          <w:tcPr>
            <w:tcW w:w="2065" w:type="dxa"/>
          </w:tcPr>
          <w:p w:rsidR="00056390" w:rsidRPr="009F00F9" w:rsidRDefault="00056390" w:rsidP="0035305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Посещение, проработка материала</w:t>
            </w:r>
          </w:p>
        </w:tc>
        <w:tc>
          <w:tcPr>
            <w:tcW w:w="1983" w:type="dxa"/>
          </w:tcPr>
          <w:p w:rsidR="00056390" w:rsidRPr="009F00F9" w:rsidRDefault="00056390" w:rsidP="0035305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15</w:t>
            </w:r>
          </w:p>
        </w:tc>
      </w:tr>
      <w:tr w:rsidR="00056390" w:rsidRPr="009F00F9" w:rsidTr="008E36EC">
        <w:tc>
          <w:tcPr>
            <w:tcW w:w="656" w:type="dxa"/>
          </w:tcPr>
          <w:p w:rsidR="00056390" w:rsidRPr="006A60C4" w:rsidRDefault="00056390" w:rsidP="00353051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1.2.</w:t>
            </w:r>
          </w:p>
        </w:tc>
        <w:tc>
          <w:tcPr>
            <w:tcW w:w="2853" w:type="dxa"/>
          </w:tcPr>
          <w:p w:rsidR="00056390" w:rsidRPr="009F00F9" w:rsidRDefault="00056390" w:rsidP="0035305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88" w:type="dxa"/>
          </w:tcPr>
          <w:p w:rsidR="00056390" w:rsidRPr="009F00F9" w:rsidRDefault="00056390" w:rsidP="0035305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50</w:t>
            </w:r>
          </w:p>
        </w:tc>
        <w:tc>
          <w:tcPr>
            <w:tcW w:w="2065" w:type="dxa"/>
          </w:tcPr>
          <w:p w:rsidR="00056390" w:rsidRPr="009F00F9" w:rsidRDefault="00056390" w:rsidP="0035305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Посещение, выполнение заданий</w:t>
            </w:r>
          </w:p>
        </w:tc>
        <w:tc>
          <w:tcPr>
            <w:tcW w:w="1983" w:type="dxa"/>
          </w:tcPr>
          <w:p w:rsidR="00056390" w:rsidRPr="009F00F9" w:rsidRDefault="00056390" w:rsidP="0035305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15</w:t>
            </w:r>
          </w:p>
        </w:tc>
      </w:tr>
      <w:tr w:rsidR="00056390" w:rsidRPr="009F00F9" w:rsidTr="00941ACE">
        <w:tc>
          <w:tcPr>
            <w:tcW w:w="656" w:type="dxa"/>
          </w:tcPr>
          <w:p w:rsidR="00056390" w:rsidRPr="006A60C4" w:rsidRDefault="00056390" w:rsidP="003530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3" w:type="dxa"/>
          </w:tcPr>
          <w:p w:rsidR="00056390" w:rsidRPr="006A60C4" w:rsidRDefault="00056390" w:rsidP="00353051">
            <w:pPr>
              <w:jc w:val="both"/>
              <w:rPr>
                <w:i/>
                <w:sz w:val="28"/>
                <w:szCs w:val="28"/>
              </w:rPr>
            </w:pPr>
            <w:r w:rsidRPr="006A60C4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88" w:type="dxa"/>
          </w:tcPr>
          <w:p w:rsidR="00056390" w:rsidRPr="006A60C4" w:rsidRDefault="00056390" w:rsidP="00353051">
            <w:pPr>
              <w:jc w:val="center"/>
              <w:rPr>
                <w:i/>
                <w:sz w:val="28"/>
                <w:szCs w:val="28"/>
              </w:rPr>
            </w:pPr>
            <w:r w:rsidRPr="006A60C4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065" w:type="dxa"/>
          </w:tcPr>
          <w:p w:rsidR="00056390" w:rsidRPr="006A60C4" w:rsidRDefault="00056390" w:rsidP="00353051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056390" w:rsidRPr="006A60C4" w:rsidRDefault="00056390" w:rsidP="00353051">
            <w:pPr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30</w:t>
            </w:r>
          </w:p>
        </w:tc>
      </w:tr>
      <w:tr w:rsidR="00056390" w:rsidRPr="009F00F9" w:rsidTr="00941ACE">
        <w:tc>
          <w:tcPr>
            <w:tcW w:w="656" w:type="dxa"/>
          </w:tcPr>
          <w:p w:rsidR="00056390" w:rsidRPr="006A60C4" w:rsidRDefault="00056390" w:rsidP="00353051">
            <w:pPr>
              <w:jc w:val="both"/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689" w:type="dxa"/>
            <w:gridSpan w:val="4"/>
          </w:tcPr>
          <w:p w:rsidR="00056390" w:rsidRPr="009F00F9" w:rsidRDefault="00056390" w:rsidP="00C42914">
            <w:pPr>
              <w:rPr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  <w:r w:rsidRPr="009F00F9">
              <w:rPr>
                <w:b/>
                <w:i/>
                <w:sz w:val="28"/>
                <w:szCs w:val="28"/>
              </w:rPr>
              <w:t>«Методы, приемы и средства обучения</w:t>
            </w:r>
            <w:r>
              <w:rPr>
                <w:b/>
                <w:i/>
                <w:sz w:val="28"/>
                <w:szCs w:val="28"/>
              </w:rPr>
              <w:t>. Технологии обучения</w:t>
            </w:r>
            <w:r w:rsidRPr="009F00F9">
              <w:rPr>
                <w:b/>
                <w:i/>
                <w:sz w:val="28"/>
                <w:szCs w:val="28"/>
              </w:rPr>
              <w:t>»</w:t>
            </w:r>
          </w:p>
          <w:p w:rsidR="00056390" w:rsidRPr="006A60C4" w:rsidRDefault="00056390" w:rsidP="00C54362">
            <w:pPr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Pr="009F00F9">
              <w:rPr>
                <w:b/>
                <w:i/>
                <w:sz w:val="28"/>
                <w:szCs w:val="28"/>
              </w:rPr>
              <w:t>38</w:t>
            </w:r>
            <w:r w:rsidRPr="006A60C4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056390" w:rsidRPr="009F00F9" w:rsidTr="00DD153F">
        <w:tc>
          <w:tcPr>
            <w:tcW w:w="656" w:type="dxa"/>
          </w:tcPr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2.1.</w:t>
            </w:r>
          </w:p>
        </w:tc>
        <w:tc>
          <w:tcPr>
            <w:tcW w:w="2853" w:type="dxa"/>
          </w:tcPr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Лекции</w:t>
            </w:r>
          </w:p>
        </w:tc>
        <w:tc>
          <w:tcPr>
            <w:tcW w:w="1788" w:type="dxa"/>
          </w:tcPr>
          <w:p w:rsidR="00056390" w:rsidRPr="009F00F9" w:rsidRDefault="00056390" w:rsidP="00C429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20</w:t>
            </w:r>
          </w:p>
        </w:tc>
        <w:tc>
          <w:tcPr>
            <w:tcW w:w="2065" w:type="dxa"/>
          </w:tcPr>
          <w:p w:rsidR="00056390" w:rsidRPr="009F00F9" w:rsidRDefault="00056390" w:rsidP="00C4291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Посещение, выполнение заданий</w:t>
            </w:r>
          </w:p>
        </w:tc>
        <w:tc>
          <w:tcPr>
            <w:tcW w:w="1983" w:type="dxa"/>
          </w:tcPr>
          <w:p w:rsidR="00056390" w:rsidRPr="009F00F9" w:rsidRDefault="00056390" w:rsidP="00C429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6</w:t>
            </w:r>
          </w:p>
        </w:tc>
      </w:tr>
      <w:tr w:rsidR="00056390" w:rsidRPr="009F00F9" w:rsidTr="00DD153F">
        <w:tc>
          <w:tcPr>
            <w:tcW w:w="656" w:type="dxa"/>
          </w:tcPr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2.2.</w:t>
            </w:r>
          </w:p>
        </w:tc>
        <w:tc>
          <w:tcPr>
            <w:tcW w:w="2853" w:type="dxa"/>
          </w:tcPr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 xml:space="preserve">Лабораторные </w:t>
            </w:r>
            <w:r w:rsidRPr="006A60C4">
              <w:rPr>
                <w:sz w:val="28"/>
                <w:szCs w:val="28"/>
              </w:rPr>
              <w:t>занятия</w:t>
            </w:r>
          </w:p>
        </w:tc>
        <w:tc>
          <w:tcPr>
            <w:tcW w:w="1788" w:type="dxa"/>
          </w:tcPr>
          <w:p w:rsidR="00056390" w:rsidRPr="009F00F9" w:rsidRDefault="00056390" w:rsidP="00C429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40</w:t>
            </w:r>
          </w:p>
        </w:tc>
        <w:tc>
          <w:tcPr>
            <w:tcW w:w="2065" w:type="dxa"/>
          </w:tcPr>
          <w:p w:rsidR="00056390" w:rsidRPr="009F00F9" w:rsidRDefault="00056390" w:rsidP="00C4291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Посещение выполнение заданий</w:t>
            </w:r>
          </w:p>
        </w:tc>
        <w:tc>
          <w:tcPr>
            <w:tcW w:w="1983" w:type="dxa"/>
          </w:tcPr>
          <w:p w:rsidR="00056390" w:rsidRPr="009F00F9" w:rsidRDefault="00056390" w:rsidP="00C429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12</w:t>
            </w:r>
          </w:p>
        </w:tc>
      </w:tr>
      <w:tr w:rsidR="00056390" w:rsidRPr="009F00F9" w:rsidTr="00941ACE">
        <w:tc>
          <w:tcPr>
            <w:tcW w:w="656" w:type="dxa"/>
          </w:tcPr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2.4.</w:t>
            </w:r>
          </w:p>
        </w:tc>
        <w:tc>
          <w:tcPr>
            <w:tcW w:w="2853" w:type="dxa"/>
          </w:tcPr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788" w:type="dxa"/>
          </w:tcPr>
          <w:p w:rsidR="00056390" w:rsidRPr="006A60C4" w:rsidRDefault="00056390" w:rsidP="00C42914">
            <w:pPr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40</w:t>
            </w:r>
          </w:p>
        </w:tc>
        <w:tc>
          <w:tcPr>
            <w:tcW w:w="2065" w:type="dxa"/>
          </w:tcPr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Выполнение заданий СРС</w:t>
            </w:r>
          </w:p>
        </w:tc>
        <w:tc>
          <w:tcPr>
            <w:tcW w:w="1983" w:type="dxa"/>
          </w:tcPr>
          <w:p w:rsidR="00056390" w:rsidRPr="006A60C4" w:rsidRDefault="00056390" w:rsidP="00C42914">
            <w:pPr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12</w:t>
            </w:r>
          </w:p>
        </w:tc>
      </w:tr>
      <w:tr w:rsidR="00056390" w:rsidRPr="009F00F9" w:rsidTr="00941ACE">
        <w:tc>
          <w:tcPr>
            <w:tcW w:w="656" w:type="dxa"/>
          </w:tcPr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3" w:type="dxa"/>
          </w:tcPr>
          <w:p w:rsidR="00056390" w:rsidRPr="006A60C4" w:rsidRDefault="00056390" w:rsidP="00C42914">
            <w:pPr>
              <w:jc w:val="both"/>
              <w:rPr>
                <w:i/>
                <w:sz w:val="28"/>
                <w:szCs w:val="28"/>
              </w:rPr>
            </w:pPr>
            <w:r w:rsidRPr="006A60C4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88" w:type="dxa"/>
          </w:tcPr>
          <w:p w:rsidR="00056390" w:rsidRPr="006A60C4" w:rsidRDefault="00056390" w:rsidP="00C42914">
            <w:pPr>
              <w:jc w:val="center"/>
              <w:rPr>
                <w:i/>
                <w:sz w:val="28"/>
                <w:szCs w:val="28"/>
              </w:rPr>
            </w:pPr>
            <w:r w:rsidRPr="006A60C4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065" w:type="dxa"/>
          </w:tcPr>
          <w:p w:rsidR="00056390" w:rsidRPr="006A60C4" w:rsidRDefault="00056390" w:rsidP="00C42914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056390" w:rsidRPr="006A60C4" w:rsidRDefault="00056390" w:rsidP="00C42914">
            <w:pPr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30</w:t>
            </w:r>
          </w:p>
        </w:tc>
      </w:tr>
      <w:tr w:rsidR="00056390" w:rsidRPr="009F00F9" w:rsidTr="00941ACE">
        <w:tc>
          <w:tcPr>
            <w:tcW w:w="656" w:type="dxa"/>
          </w:tcPr>
          <w:p w:rsidR="00056390" w:rsidRPr="006A60C4" w:rsidRDefault="00056390" w:rsidP="00C42914">
            <w:pPr>
              <w:jc w:val="both"/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  <w:lang w:val="en-US"/>
              </w:rPr>
              <w:t>n</w:t>
            </w:r>
            <w:r w:rsidRPr="006A60C4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689" w:type="dxa"/>
            <w:gridSpan w:val="4"/>
          </w:tcPr>
          <w:p w:rsidR="00056390" w:rsidRPr="006A60C4" w:rsidRDefault="00056390" w:rsidP="00C4291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>Контрольная точка № 3</w:t>
            </w:r>
            <w:r>
              <w:rPr>
                <w:b/>
                <w:sz w:val="28"/>
                <w:szCs w:val="28"/>
              </w:rPr>
              <w:t xml:space="preserve">      Экзамен</w:t>
            </w:r>
          </w:p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42</w:t>
            </w:r>
            <w:bookmarkStart w:id="0" w:name="_GoBack"/>
            <w:bookmarkEnd w:id="0"/>
            <w:r w:rsidRPr="006A60C4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056390" w:rsidRPr="009F00F9" w:rsidTr="00941ACE">
        <w:tc>
          <w:tcPr>
            <w:tcW w:w="656" w:type="dxa"/>
          </w:tcPr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  <w:lang w:val="en-US"/>
              </w:rPr>
              <w:t>n</w:t>
            </w:r>
            <w:r w:rsidRPr="006A60C4">
              <w:rPr>
                <w:sz w:val="28"/>
                <w:szCs w:val="28"/>
              </w:rPr>
              <w:t>.1.</w:t>
            </w:r>
          </w:p>
        </w:tc>
        <w:tc>
          <w:tcPr>
            <w:tcW w:w="2853" w:type="dxa"/>
          </w:tcPr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88" w:type="dxa"/>
          </w:tcPr>
          <w:p w:rsidR="00056390" w:rsidRPr="006A60C4" w:rsidRDefault="00056390" w:rsidP="00C42914">
            <w:pPr>
              <w:jc w:val="center"/>
              <w:rPr>
                <w:sz w:val="28"/>
                <w:szCs w:val="28"/>
              </w:rPr>
            </w:pPr>
            <w:r w:rsidRPr="006A60C4">
              <w:rPr>
                <w:sz w:val="28"/>
                <w:szCs w:val="28"/>
              </w:rPr>
              <w:t>100</w:t>
            </w:r>
          </w:p>
        </w:tc>
        <w:tc>
          <w:tcPr>
            <w:tcW w:w="2065" w:type="dxa"/>
          </w:tcPr>
          <w:p w:rsidR="00056390" w:rsidRPr="006A60C4" w:rsidRDefault="00056390" w:rsidP="00FC05BB">
            <w:pPr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Сдача экзамена</w:t>
            </w:r>
          </w:p>
        </w:tc>
        <w:tc>
          <w:tcPr>
            <w:tcW w:w="1983" w:type="dxa"/>
          </w:tcPr>
          <w:p w:rsidR="00056390" w:rsidRPr="006A60C4" w:rsidRDefault="00056390" w:rsidP="00C42914">
            <w:pPr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40</w:t>
            </w:r>
          </w:p>
        </w:tc>
      </w:tr>
      <w:tr w:rsidR="00056390" w:rsidRPr="009F00F9" w:rsidTr="00941ACE">
        <w:tc>
          <w:tcPr>
            <w:tcW w:w="656" w:type="dxa"/>
          </w:tcPr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3" w:type="dxa"/>
          </w:tcPr>
          <w:p w:rsidR="00056390" w:rsidRPr="006A60C4" w:rsidRDefault="00056390" w:rsidP="00C42914">
            <w:pPr>
              <w:jc w:val="both"/>
              <w:rPr>
                <w:i/>
                <w:sz w:val="28"/>
                <w:szCs w:val="28"/>
              </w:rPr>
            </w:pPr>
            <w:r w:rsidRPr="006A60C4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88" w:type="dxa"/>
          </w:tcPr>
          <w:p w:rsidR="00056390" w:rsidRPr="006A60C4" w:rsidRDefault="00056390" w:rsidP="00C42914">
            <w:pPr>
              <w:jc w:val="center"/>
              <w:rPr>
                <w:i/>
                <w:sz w:val="28"/>
                <w:szCs w:val="28"/>
              </w:rPr>
            </w:pPr>
            <w:r w:rsidRPr="006A60C4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065" w:type="dxa"/>
          </w:tcPr>
          <w:p w:rsidR="00056390" w:rsidRPr="006A60C4" w:rsidRDefault="00056390" w:rsidP="00C4291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056390" w:rsidRPr="006A60C4" w:rsidRDefault="00056390" w:rsidP="00C42914">
            <w:pPr>
              <w:jc w:val="center"/>
              <w:rPr>
                <w:sz w:val="28"/>
                <w:szCs w:val="28"/>
              </w:rPr>
            </w:pPr>
            <w:r w:rsidRPr="009F00F9">
              <w:rPr>
                <w:sz w:val="28"/>
                <w:szCs w:val="28"/>
              </w:rPr>
              <w:t>40</w:t>
            </w:r>
          </w:p>
        </w:tc>
      </w:tr>
      <w:tr w:rsidR="00056390" w:rsidRPr="009F00F9" w:rsidTr="00941ACE">
        <w:tc>
          <w:tcPr>
            <w:tcW w:w="656" w:type="dxa"/>
          </w:tcPr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06" w:type="dxa"/>
            <w:gridSpan w:val="3"/>
          </w:tcPr>
          <w:p w:rsidR="00056390" w:rsidRPr="006A60C4" w:rsidRDefault="00056390" w:rsidP="00C42914">
            <w:pPr>
              <w:jc w:val="both"/>
              <w:rPr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056390" w:rsidRPr="006A60C4" w:rsidRDefault="00056390" w:rsidP="00C42914">
            <w:pPr>
              <w:jc w:val="both"/>
              <w:rPr>
                <w:b/>
                <w:i/>
                <w:sz w:val="28"/>
                <w:szCs w:val="28"/>
              </w:rPr>
            </w:pPr>
            <w:r w:rsidRPr="006A60C4">
              <w:rPr>
                <w:b/>
                <w:i/>
                <w:sz w:val="28"/>
                <w:szCs w:val="28"/>
              </w:rPr>
              <w:t xml:space="preserve">          100</w:t>
            </w:r>
          </w:p>
        </w:tc>
      </w:tr>
    </w:tbl>
    <w:p w:rsidR="00056390" w:rsidRPr="00A85140" w:rsidRDefault="00056390" w:rsidP="006A60C4">
      <w:pPr>
        <w:ind w:right="283"/>
      </w:pPr>
    </w:p>
    <w:p w:rsidR="00056390" w:rsidRPr="00A85140" w:rsidRDefault="00056390"/>
    <w:p w:rsidR="00056390" w:rsidRPr="00A85140" w:rsidRDefault="00056390"/>
    <w:p w:rsidR="00056390" w:rsidRPr="00A85140" w:rsidRDefault="00056390"/>
    <w:p w:rsidR="00056390" w:rsidRPr="00A85140" w:rsidRDefault="00056390"/>
    <w:p w:rsidR="00056390" w:rsidRPr="00E92DF2" w:rsidRDefault="00056390">
      <w:pPr>
        <w:rPr>
          <w:sz w:val="28"/>
          <w:szCs w:val="28"/>
        </w:rPr>
      </w:pPr>
    </w:p>
    <w:p w:rsidR="00056390" w:rsidRPr="00E92DF2" w:rsidRDefault="00056390">
      <w:pPr>
        <w:rPr>
          <w:sz w:val="28"/>
          <w:szCs w:val="28"/>
        </w:rPr>
      </w:pPr>
      <w:r w:rsidRPr="00E92DF2">
        <w:rPr>
          <w:sz w:val="28"/>
          <w:szCs w:val="28"/>
        </w:rPr>
        <w:t>Преподаватель Гончар Е.А.</w:t>
      </w:r>
    </w:p>
    <w:p w:rsidR="00056390" w:rsidRPr="00A85140" w:rsidRDefault="00056390"/>
    <w:p w:rsidR="00056390" w:rsidRPr="00A85140" w:rsidRDefault="00056390"/>
    <w:sectPr w:rsidR="00056390" w:rsidRPr="00A85140" w:rsidSect="000C2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2F12"/>
    <w:rsid w:val="00056390"/>
    <w:rsid w:val="000842C9"/>
    <w:rsid w:val="000C25D3"/>
    <w:rsid w:val="001A70CD"/>
    <w:rsid w:val="001D2860"/>
    <w:rsid w:val="00206F1F"/>
    <w:rsid w:val="00275716"/>
    <w:rsid w:val="00353051"/>
    <w:rsid w:val="004819A2"/>
    <w:rsid w:val="0064662C"/>
    <w:rsid w:val="00651E92"/>
    <w:rsid w:val="006A60C4"/>
    <w:rsid w:val="006E0826"/>
    <w:rsid w:val="00782EF3"/>
    <w:rsid w:val="007D23EF"/>
    <w:rsid w:val="00880C44"/>
    <w:rsid w:val="008E12D3"/>
    <w:rsid w:val="008E36EC"/>
    <w:rsid w:val="00941ACE"/>
    <w:rsid w:val="00972F12"/>
    <w:rsid w:val="009F00F9"/>
    <w:rsid w:val="00A166E2"/>
    <w:rsid w:val="00A47138"/>
    <w:rsid w:val="00A85140"/>
    <w:rsid w:val="00C42914"/>
    <w:rsid w:val="00C54362"/>
    <w:rsid w:val="00C665CE"/>
    <w:rsid w:val="00D8282F"/>
    <w:rsid w:val="00DC539F"/>
    <w:rsid w:val="00DD153F"/>
    <w:rsid w:val="00E92DF2"/>
    <w:rsid w:val="00F3696F"/>
    <w:rsid w:val="00F4340B"/>
    <w:rsid w:val="00FC0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82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368</Words>
  <Characters>2102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Gonchar</dc:creator>
  <cp:keywords/>
  <dc:description/>
  <cp:lastModifiedBy>Speed_XP</cp:lastModifiedBy>
  <cp:revision>22</cp:revision>
  <dcterms:created xsi:type="dcterms:W3CDTF">2019-06-17T03:54:00Z</dcterms:created>
  <dcterms:modified xsi:type="dcterms:W3CDTF">2019-06-17T04:56:00Z</dcterms:modified>
</cp:coreProperties>
</file>